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41C25" w14:textId="77777777" w:rsidR="0017476C" w:rsidRDefault="0017476C" w:rsidP="001747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Robert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LAKE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fl.1468)</w:t>
      </w:r>
    </w:p>
    <w:p w14:paraId="54A8B29D" w14:textId="77777777" w:rsidR="0017476C" w:rsidRDefault="0017476C" w:rsidP="0017476C">
      <w:pPr>
        <w:rPr>
          <w:rFonts w:ascii="Times New Roman" w:hAnsi="Times New Roman" w:cs="Times New Roman"/>
          <w:sz w:val="24"/>
          <w:szCs w:val="24"/>
        </w:rPr>
      </w:pPr>
    </w:p>
    <w:p w14:paraId="66D9136A" w14:textId="77777777" w:rsidR="0017476C" w:rsidRDefault="0017476C" w:rsidP="0017476C">
      <w:pPr>
        <w:rPr>
          <w:rFonts w:ascii="Times New Roman" w:hAnsi="Times New Roman" w:cs="Times New Roman"/>
          <w:sz w:val="24"/>
          <w:szCs w:val="24"/>
        </w:rPr>
      </w:pPr>
    </w:p>
    <w:p w14:paraId="30CAB64E" w14:textId="77777777" w:rsidR="0017476C" w:rsidRDefault="0017476C" w:rsidP="001747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Feb.1468</w:t>
      </w:r>
      <w:r>
        <w:rPr>
          <w:rFonts w:ascii="Times New Roman" w:hAnsi="Times New Roman" w:cs="Times New Roman"/>
          <w:sz w:val="24"/>
          <w:szCs w:val="24"/>
        </w:rPr>
        <w:tab/>
        <w:t xml:space="preserve">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Canne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was pardoned for not appearing to answer him </w:t>
      </w:r>
      <w:proofErr w:type="gramStart"/>
      <w:r>
        <w:rPr>
          <w:rFonts w:ascii="Times New Roman" w:hAnsi="Times New Roman" w:cs="Times New Roman"/>
          <w:sz w:val="24"/>
          <w:szCs w:val="24"/>
        </w:rPr>
        <w:t>touching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C09E48" w14:textId="77777777" w:rsidR="0017476C" w:rsidRDefault="0017476C" w:rsidP="001747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 trespass.   (C.P.R. 1467-77 p.8)</w:t>
      </w:r>
    </w:p>
    <w:p w14:paraId="57852917" w14:textId="77777777" w:rsidR="0017476C" w:rsidRDefault="0017476C" w:rsidP="0017476C">
      <w:pPr>
        <w:rPr>
          <w:rFonts w:ascii="Times New Roman" w:hAnsi="Times New Roman" w:cs="Times New Roman"/>
          <w:sz w:val="24"/>
          <w:szCs w:val="24"/>
        </w:rPr>
      </w:pPr>
    </w:p>
    <w:p w14:paraId="2A8637CA" w14:textId="77777777" w:rsidR="0017476C" w:rsidRDefault="0017476C" w:rsidP="0017476C">
      <w:pPr>
        <w:rPr>
          <w:rFonts w:ascii="Times New Roman" w:hAnsi="Times New Roman" w:cs="Times New Roman"/>
          <w:sz w:val="24"/>
          <w:szCs w:val="24"/>
        </w:rPr>
      </w:pPr>
    </w:p>
    <w:p w14:paraId="7A171174" w14:textId="77777777" w:rsidR="0017476C" w:rsidRDefault="0017476C" w:rsidP="0017476C">
      <w:pPr>
        <w:rPr>
          <w:rFonts w:ascii="Times New Roman" w:hAnsi="Times New Roman" w:cs="Times New Roman"/>
          <w:sz w:val="24"/>
          <w:szCs w:val="24"/>
        </w:rPr>
      </w:pPr>
    </w:p>
    <w:p w14:paraId="62057D82" w14:textId="77777777" w:rsidR="0017476C" w:rsidRDefault="0017476C" w:rsidP="001747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May 2021</w:t>
      </w:r>
    </w:p>
    <w:p w14:paraId="1B3B738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CA6FE" w14:textId="77777777" w:rsidR="0017476C" w:rsidRDefault="0017476C" w:rsidP="009139A6">
      <w:r>
        <w:separator/>
      </w:r>
    </w:p>
  </w:endnote>
  <w:endnote w:type="continuationSeparator" w:id="0">
    <w:p w14:paraId="6CF3A66A" w14:textId="77777777" w:rsidR="0017476C" w:rsidRDefault="0017476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C6FD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6E1C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FD47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AE13F" w14:textId="77777777" w:rsidR="0017476C" w:rsidRDefault="0017476C" w:rsidP="009139A6">
      <w:r>
        <w:separator/>
      </w:r>
    </w:p>
  </w:footnote>
  <w:footnote w:type="continuationSeparator" w:id="0">
    <w:p w14:paraId="6ACA6F0C" w14:textId="77777777" w:rsidR="0017476C" w:rsidRDefault="0017476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F437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B6FF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4BE0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76C"/>
    <w:rsid w:val="000666E0"/>
    <w:rsid w:val="0017476C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4B2AAD"/>
  <w15:chartTrackingRefBased/>
  <w15:docId w15:val="{4221136A-A2A9-4F17-A588-8EDAEA2FB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476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2021-06-05T18:34:00Z</dcterms:created>
  <dcterms:modified xsi:type="dcterms:W3CDTF">2021-06-05T18:35:00Z</dcterms:modified>
</cp:coreProperties>
</file>